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401DA" w14:textId="1339E62F" w:rsidR="00BA00AB" w:rsidRDefault="001876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JACSON</w:t>
      </w:r>
      <w:r>
        <w:rPr>
          <w:rFonts w:ascii="Times New Roman" w:hAnsi="Times New Roman" w:cs="Times New Roman"/>
          <w:sz w:val="24"/>
          <w:szCs w:val="24"/>
        </w:rPr>
        <w:t xml:space="preserve">       (fl.1480)</w:t>
      </w:r>
    </w:p>
    <w:p w14:paraId="2F406534" w14:textId="59348FCF" w:rsidR="00187604" w:rsidRDefault="001876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Hinkley, Leicestershire.</w:t>
      </w:r>
    </w:p>
    <w:p w14:paraId="507DEF8F" w14:textId="0A5C285B" w:rsidR="00187604" w:rsidRDefault="001876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84D1A6" w14:textId="5E6B95AF" w:rsidR="00187604" w:rsidRDefault="001876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5A463F" w14:textId="05FDFEF8" w:rsidR="00187604" w:rsidRDefault="001876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May1480</w:t>
      </w:r>
      <w:r>
        <w:rPr>
          <w:rFonts w:ascii="Times New Roman" w:hAnsi="Times New Roman" w:cs="Times New Roman"/>
          <w:sz w:val="24"/>
          <w:szCs w:val="24"/>
        </w:rPr>
        <w:tab/>
        <w:t>He was pardoned for not appearing to answer two pleas of John Langford,</w:t>
      </w:r>
    </w:p>
    <w:p w14:paraId="7C2B3566" w14:textId="06A5B185" w:rsidR="00187604" w:rsidRDefault="001876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late Escheator of Warwickshire and Leicestershire, touching a debt of </w:t>
      </w:r>
    </w:p>
    <w:p w14:paraId="1D97E79A" w14:textId="4A0C3C32" w:rsidR="00187604" w:rsidRDefault="001876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 marks.   (C.P.R. 1476-85 p.185)</w:t>
      </w:r>
    </w:p>
    <w:p w14:paraId="526E1A30" w14:textId="64EF7CFA" w:rsidR="00187604" w:rsidRDefault="001876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9A5EFB" w14:textId="073AAD10" w:rsidR="00187604" w:rsidRDefault="001876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0DE52C" w14:textId="1EBEB45A" w:rsidR="00187604" w:rsidRPr="00187604" w:rsidRDefault="001876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2022</w:t>
      </w:r>
      <w:r w:rsidR="002E58B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87604" w:rsidRPr="001876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17E0A" w14:textId="77777777" w:rsidR="00187604" w:rsidRDefault="00187604" w:rsidP="009139A6">
      <w:r>
        <w:separator/>
      </w:r>
    </w:p>
  </w:endnote>
  <w:endnote w:type="continuationSeparator" w:id="0">
    <w:p w14:paraId="022ABE56" w14:textId="77777777" w:rsidR="00187604" w:rsidRDefault="001876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E8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91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31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7CC4E" w14:textId="77777777" w:rsidR="00187604" w:rsidRDefault="00187604" w:rsidP="009139A6">
      <w:r>
        <w:separator/>
      </w:r>
    </w:p>
  </w:footnote>
  <w:footnote w:type="continuationSeparator" w:id="0">
    <w:p w14:paraId="3898B6A6" w14:textId="77777777" w:rsidR="00187604" w:rsidRDefault="001876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C32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30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7E5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604"/>
    <w:rsid w:val="000666E0"/>
    <w:rsid w:val="00187604"/>
    <w:rsid w:val="002510B7"/>
    <w:rsid w:val="002E58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6478E"/>
  <w15:chartTrackingRefBased/>
  <w15:docId w15:val="{7E38AD43-CD86-4C3D-B07C-A3E80DB0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2022-05-17T13:36:00Z</dcterms:created>
  <dcterms:modified xsi:type="dcterms:W3CDTF">2022-05-17T13:39:00Z</dcterms:modified>
</cp:coreProperties>
</file>